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C11DE" w14:textId="77777777" w:rsidR="004F0EBF" w:rsidRDefault="004F0EBF" w:rsidP="004F0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William PLYMMOUTH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fl.1443)</w:t>
      </w:r>
    </w:p>
    <w:p w14:paraId="7D1642A4" w14:textId="77777777" w:rsidR="004F0EBF" w:rsidRDefault="004F0EBF" w:rsidP="004F0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Totton Priory.</w:t>
      </w:r>
    </w:p>
    <w:p w14:paraId="5A079B57" w14:textId="77777777" w:rsidR="004F0EBF" w:rsidRDefault="004F0EBF" w:rsidP="004F0EBF">
      <w:pPr>
        <w:pStyle w:val="NoSpacing"/>
        <w:rPr>
          <w:rFonts w:cs="Times New Roman"/>
          <w:szCs w:val="24"/>
        </w:rPr>
      </w:pPr>
    </w:p>
    <w:p w14:paraId="70DF4BEB" w14:textId="77777777" w:rsidR="004F0EBF" w:rsidRDefault="004F0EBF" w:rsidP="004F0EBF">
      <w:pPr>
        <w:pStyle w:val="NoSpacing"/>
        <w:rPr>
          <w:rFonts w:cs="Times New Roman"/>
          <w:szCs w:val="24"/>
        </w:rPr>
      </w:pPr>
    </w:p>
    <w:p w14:paraId="4170651E" w14:textId="77777777" w:rsidR="004F0EBF" w:rsidRDefault="004F0EBF" w:rsidP="004F0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Sep.1443</w:t>
      </w:r>
      <w:r>
        <w:rPr>
          <w:rFonts w:cs="Times New Roman"/>
          <w:szCs w:val="24"/>
        </w:rPr>
        <w:tab/>
        <w:t>He was ordained priest in Chudleigh, Devon.</w:t>
      </w:r>
    </w:p>
    <w:p w14:paraId="0FE3F55C" w14:textId="77777777" w:rsidR="004F0EBF" w:rsidRDefault="004F0EBF" w:rsidP="004F0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7488C82" w14:textId="77777777" w:rsidR="004F0EBF" w:rsidRDefault="004F0EBF" w:rsidP="004F0EBF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p.194)</w:t>
      </w:r>
    </w:p>
    <w:p w14:paraId="75433901" w14:textId="77777777" w:rsidR="004F0EBF" w:rsidRDefault="004F0EBF" w:rsidP="004F0EBF">
      <w:pPr>
        <w:pStyle w:val="NoSpacing"/>
        <w:rPr>
          <w:rFonts w:cs="Times New Roman"/>
          <w:szCs w:val="24"/>
        </w:rPr>
      </w:pPr>
    </w:p>
    <w:p w14:paraId="2EEEDD24" w14:textId="77777777" w:rsidR="004F0EBF" w:rsidRDefault="004F0EBF" w:rsidP="004F0EBF">
      <w:pPr>
        <w:pStyle w:val="NoSpacing"/>
        <w:rPr>
          <w:rFonts w:cs="Times New Roman"/>
          <w:szCs w:val="24"/>
        </w:rPr>
      </w:pPr>
    </w:p>
    <w:p w14:paraId="1CA678A2" w14:textId="77777777" w:rsidR="004F0EBF" w:rsidRDefault="004F0EBF" w:rsidP="004F0EB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September 2023</w:t>
      </w:r>
    </w:p>
    <w:p w14:paraId="7AD0D4E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75AD1" w14:textId="77777777" w:rsidR="004F0EBF" w:rsidRDefault="004F0EBF" w:rsidP="009139A6">
      <w:r>
        <w:separator/>
      </w:r>
    </w:p>
  </w:endnote>
  <w:endnote w:type="continuationSeparator" w:id="0">
    <w:p w14:paraId="4504EEE6" w14:textId="77777777" w:rsidR="004F0EBF" w:rsidRDefault="004F0E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5E81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C5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963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4DB24" w14:textId="77777777" w:rsidR="004F0EBF" w:rsidRDefault="004F0EBF" w:rsidP="009139A6">
      <w:r>
        <w:separator/>
      </w:r>
    </w:p>
  </w:footnote>
  <w:footnote w:type="continuationSeparator" w:id="0">
    <w:p w14:paraId="011A8103" w14:textId="77777777" w:rsidR="004F0EBF" w:rsidRDefault="004F0E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53D4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D0B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427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EBF"/>
    <w:rsid w:val="000666E0"/>
    <w:rsid w:val="002510B7"/>
    <w:rsid w:val="004F0EB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EA25D"/>
  <w15:chartTrackingRefBased/>
  <w15:docId w15:val="{1423E269-4F10-42D0-A2FB-3268E478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2023-09-01T19:00:00Z</dcterms:created>
  <dcterms:modified xsi:type="dcterms:W3CDTF">2023-09-01T19:00:00Z</dcterms:modified>
</cp:coreProperties>
</file>